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8E" w:rsidRPr="00D0361C" w:rsidRDefault="0096488E" w:rsidP="005A297E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241</w:t>
      </w:r>
    </w:p>
    <w:p w:rsidR="0096488E" w:rsidRDefault="0096488E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96488E" w:rsidRDefault="0096488E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96488E" w:rsidRDefault="0096488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96488E" w:rsidRDefault="0096488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96488E" w:rsidRDefault="0096488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96488E" w:rsidRDefault="0096488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6488E" w:rsidRDefault="0096488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6488E" w:rsidRPr="00292291" w:rsidRDefault="0096488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96488E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96488E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6488E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96488E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96488E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96488E" w:rsidRPr="00292291" w:rsidRDefault="0096488E" w:rsidP="00F451B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96488E" w:rsidRPr="00292291" w:rsidRDefault="0096488E" w:rsidP="005A297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96488E" w:rsidRPr="00292291" w:rsidRDefault="0096488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6488E" w:rsidRPr="00292291" w:rsidRDefault="0096488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6488E" w:rsidRDefault="0096488E" w:rsidP="00F451B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96488E" w:rsidRPr="006F32EF" w:rsidRDefault="0096488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6488E" w:rsidRPr="006F32EF" w:rsidRDefault="0096488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96488E" w:rsidRDefault="0096488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6488E" w:rsidRPr="006F32EF" w:rsidRDefault="0096488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96488E" w:rsidRDefault="0096488E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96488E" w:rsidRDefault="0096488E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96488E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96488E" w:rsidRDefault="0096488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96488E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6488E" w:rsidRPr="00292291" w:rsidRDefault="0096488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96488E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1653D"/>
    <w:rsid w:val="000349D2"/>
    <w:rsid w:val="000904AE"/>
    <w:rsid w:val="00094F77"/>
    <w:rsid w:val="000C48A9"/>
    <w:rsid w:val="000D74D8"/>
    <w:rsid w:val="001D1E50"/>
    <w:rsid w:val="001F6C5D"/>
    <w:rsid w:val="00276014"/>
    <w:rsid w:val="002812AC"/>
    <w:rsid w:val="00292291"/>
    <w:rsid w:val="00296868"/>
    <w:rsid w:val="002C7229"/>
    <w:rsid w:val="002D5684"/>
    <w:rsid w:val="003915FC"/>
    <w:rsid w:val="00396550"/>
    <w:rsid w:val="003C4B0F"/>
    <w:rsid w:val="003E728E"/>
    <w:rsid w:val="003F73EB"/>
    <w:rsid w:val="00401D26"/>
    <w:rsid w:val="00425251"/>
    <w:rsid w:val="004B0D61"/>
    <w:rsid w:val="004B1DA1"/>
    <w:rsid w:val="004D1249"/>
    <w:rsid w:val="00523BE8"/>
    <w:rsid w:val="0055283A"/>
    <w:rsid w:val="005758D7"/>
    <w:rsid w:val="005A297E"/>
    <w:rsid w:val="005F7E98"/>
    <w:rsid w:val="006A702D"/>
    <w:rsid w:val="006F32EF"/>
    <w:rsid w:val="00720EA2"/>
    <w:rsid w:val="00734290"/>
    <w:rsid w:val="00780A17"/>
    <w:rsid w:val="007C4842"/>
    <w:rsid w:val="00860688"/>
    <w:rsid w:val="008C4B56"/>
    <w:rsid w:val="00922C71"/>
    <w:rsid w:val="00930195"/>
    <w:rsid w:val="0096488E"/>
    <w:rsid w:val="009F647D"/>
    <w:rsid w:val="00A60403"/>
    <w:rsid w:val="00A77376"/>
    <w:rsid w:val="00A87879"/>
    <w:rsid w:val="00B1008D"/>
    <w:rsid w:val="00C91BA4"/>
    <w:rsid w:val="00CF07EB"/>
    <w:rsid w:val="00D0361C"/>
    <w:rsid w:val="00D14404"/>
    <w:rsid w:val="00D71E76"/>
    <w:rsid w:val="00DB3B21"/>
    <w:rsid w:val="00E54C5A"/>
    <w:rsid w:val="00EB6089"/>
    <w:rsid w:val="00F451BF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4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299</Words>
  <Characters>1767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2013-11-26T12:24:00Z</dcterms:created>
  <dcterms:modified xsi:type="dcterms:W3CDTF">2013-11-26T12:36:00Z</dcterms:modified>
</cp:coreProperties>
</file>